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057" w:rsidRPr="00516466" w:rsidRDefault="00F01057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F01057" w:rsidRPr="00516466" w:rsidRDefault="00F0105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F01057" w:rsidRDefault="00F01057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01057" w:rsidRPr="00516466" w:rsidRDefault="00F01057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F01057" w:rsidRPr="00E64BCF" w:rsidRDefault="00F01057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F01057" w:rsidRPr="00D67FE8" w:rsidRDefault="00F01057" w:rsidP="00A5447D">
      <w:pPr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„АРНАУДОВ 7” ООД</w:t>
      </w:r>
    </w:p>
    <w:p w:rsidR="00F01057" w:rsidRDefault="00F01057" w:rsidP="00A5447D">
      <w:pPr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>гр. Пловдив, ул. „Иван Вазов“ № 50а</w:t>
      </w:r>
    </w:p>
    <w:p w:rsidR="00F01057" w:rsidRPr="0040583A" w:rsidRDefault="00F01057" w:rsidP="00A5447D">
      <w:pPr>
        <w:rPr>
          <w:rFonts w:ascii="Verdana" w:hAnsi="Verdana"/>
          <w:bCs/>
        </w:rPr>
      </w:pPr>
    </w:p>
    <w:p w:rsidR="00F01057" w:rsidRDefault="00F01057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Марица</w:t>
      </w:r>
    </w:p>
    <w:p w:rsidR="00F01057" w:rsidRDefault="00F01057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 Войсил</w:t>
      </w:r>
    </w:p>
    <w:p w:rsidR="00F01057" w:rsidRPr="00864EE4" w:rsidRDefault="00F01057" w:rsidP="004507B4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БДУВ ИБР Пловдив</w:t>
      </w:r>
    </w:p>
    <w:p w:rsidR="00F01057" w:rsidRDefault="00F01057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F01057" w:rsidRPr="00D67FE8" w:rsidRDefault="00F01057" w:rsidP="00342BD4">
      <w:pPr>
        <w:ind w:right="283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ОВОС-239/24.03.2015г.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>
        <w:rPr>
          <w:rFonts w:ascii="Verdana" w:hAnsi="Verdana"/>
          <w:b/>
          <w:lang w:val="bg-BG"/>
        </w:rPr>
        <w:t>„Изграждане на овцевъден комплекс,</w:t>
      </w:r>
      <w:r w:rsidRPr="004065A4">
        <w:rPr>
          <w:rFonts w:ascii="Verdana" w:hAnsi="Verdana"/>
        </w:rPr>
        <w:t xml:space="preserve"> имо</w:t>
      </w:r>
      <w:r>
        <w:rPr>
          <w:rFonts w:ascii="Verdana" w:hAnsi="Verdana"/>
          <w:lang w:val="bg-BG"/>
        </w:rPr>
        <w:t>ти</w:t>
      </w:r>
      <w:r>
        <w:rPr>
          <w:rFonts w:ascii="Verdana" w:hAnsi="Verdana"/>
        </w:rPr>
        <w:t xml:space="preserve"> </w:t>
      </w:r>
      <w:r w:rsidRPr="00FB5BA8">
        <w:rPr>
          <w:rFonts w:ascii="Verdana" w:hAnsi="Verdana"/>
          <w:lang w:val="ru-RU"/>
        </w:rPr>
        <w:t>№№</w:t>
      </w:r>
      <w:r>
        <w:rPr>
          <w:rFonts w:ascii="Verdana" w:hAnsi="Verdana"/>
          <w:lang w:val="bg-BG"/>
        </w:rPr>
        <w:t xml:space="preserve"> 12019.8.112 и 12019.8.113, землище с. Войсил, община Марица.</w:t>
      </w:r>
    </w:p>
    <w:p w:rsidR="00F01057" w:rsidRDefault="00F01057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F01057" w:rsidRDefault="00F01057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F01057" w:rsidRPr="00516466" w:rsidRDefault="00F01057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F01057" w:rsidRPr="00516466" w:rsidRDefault="00F01057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F01057" w:rsidRPr="00516466" w:rsidRDefault="00F01057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F01057" w:rsidRPr="00004570" w:rsidRDefault="00F01057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01057" w:rsidRPr="00516466" w:rsidRDefault="00F01057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Strong"/>
          <w:rFonts w:ascii="Verdana" w:hAnsi="Verdana"/>
          <w:b w:val="0"/>
          <w:bCs/>
        </w:rPr>
        <w:t>„</w:t>
      </w:r>
      <w:r>
        <w:rPr>
          <w:rStyle w:val="Strong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01057" w:rsidRPr="00267922" w:rsidRDefault="00F01057" w:rsidP="00BA530F">
      <w:pPr>
        <w:pStyle w:val="BodyText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с. Войсил и  </w:t>
      </w:r>
      <w:r>
        <w:rPr>
          <w:rFonts w:ascii="Verdana" w:hAnsi="Verdana"/>
        </w:rPr>
        <w:t>Община Марица.</w:t>
      </w:r>
    </w:p>
    <w:p w:rsidR="00F01057" w:rsidRPr="00516466" w:rsidRDefault="00F01057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01057" w:rsidRPr="0022649C" w:rsidRDefault="00F01057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01057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F01057" w:rsidRDefault="00F01057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01057" w:rsidRPr="00BD3E37" w:rsidRDefault="00F01057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0002086 </w:t>
      </w:r>
      <w:r>
        <w:rPr>
          <w:rFonts w:ascii="Verdana" w:hAnsi="Verdana"/>
          <w:b/>
          <w:lang w:val="bg-BG"/>
        </w:rPr>
        <w:t>„Оризища 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F01057" w:rsidRPr="00BD3E37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F01057" w:rsidRPr="00516466" w:rsidRDefault="00F01057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01057" w:rsidRPr="00516466" w:rsidRDefault="00F01057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F01057" w:rsidRPr="00516466" w:rsidRDefault="00F0105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01057" w:rsidRDefault="00F0105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01057" w:rsidRDefault="00F01057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01057" w:rsidRPr="00516466" w:rsidRDefault="00F01057" w:rsidP="006C0EC4">
      <w:pPr>
        <w:ind w:right="240"/>
        <w:jc w:val="both"/>
        <w:rPr>
          <w:rFonts w:ascii="Verdana" w:hAnsi="Verdana"/>
          <w:lang w:val="ru-RU"/>
        </w:rPr>
      </w:pPr>
    </w:p>
    <w:p w:rsidR="00F01057" w:rsidRDefault="00F01057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F01057" w:rsidRPr="00FE3B69" w:rsidRDefault="00F01057" w:rsidP="00FE3B69">
      <w:pPr>
        <w:jc w:val="both"/>
        <w:rPr>
          <w:rFonts w:ascii="Verdana" w:hAnsi="Verdana"/>
          <w:b/>
          <w:lang w:val="ru-RU"/>
        </w:rPr>
      </w:pPr>
    </w:p>
    <w:p w:rsidR="00F01057" w:rsidRPr="00FE3B69" w:rsidRDefault="00F01057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F01057" w:rsidRDefault="00F01057" w:rsidP="00FE3B6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F01057" w:rsidRDefault="00F01057" w:rsidP="00BA78BF">
      <w:pPr>
        <w:pStyle w:val="Footer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F01057" w:rsidRDefault="00F01057" w:rsidP="00BA78BF">
      <w:pPr>
        <w:pStyle w:val="Footer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F01057" w:rsidSect="00FE2DA0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057" w:rsidRDefault="00F01057">
      <w:r>
        <w:separator/>
      </w:r>
    </w:p>
  </w:endnote>
  <w:endnote w:type="continuationSeparator" w:id="0">
    <w:p w:rsidR="00F01057" w:rsidRDefault="00F01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057" w:rsidRDefault="00F0105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F01057" w:rsidRDefault="00F01057" w:rsidP="0022049F">
                <w:pPr>
                  <w:jc w:val="both"/>
                </w:pPr>
                <w:r w:rsidRPr="005C0BA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1057" w:rsidRPr="009463AE" w:rsidRDefault="00F0105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01057" w:rsidRDefault="00F01057" w:rsidP="0022049F">
    <w:pPr>
      <w:pStyle w:val="Footer"/>
      <w:jc w:val="center"/>
      <w:rPr>
        <w:lang w:val="bg-BG"/>
      </w:rPr>
    </w:pPr>
  </w:p>
  <w:p w:rsidR="00F01057" w:rsidRPr="009463AE" w:rsidRDefault="00F01057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057" w:rsidRDefault="00F0105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F01057" w:rsidRDefault="00F01057" w:rsidP="0022049F">
                <w:pPr>
                  <w:jc w:val="both"/>
                </w:pPr>
                <w:r w:rsidRPr="005C0BA1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01057" w:rsidRPr="009463AE" w:rsidRDefault="00F01057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F01057" w:rsidRDefault="00F01057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057" w:rsidRDefault="00F01057">
      <w:r>
        <w:separator/>
      </w:r>
    </w:p>
  </w:footnote>
  <w:footnote w:type="continuationSeparator" w:id="0">
    <w:p w:rsidR="00F01057" w:rsidRDefault="00F010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057" w:rsidRPr="005B69F7" w:rsidRDefault="00F01057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F01057" w:rsidRPr="005B69F7" w:rsidRDefault="00F01057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1mm;mso-wrap-distance-right:3.17481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01057" w:rsidRPr="003106F6" w:rsidRDefault="00F01057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01057" w:rsidRPr="00ED1377" w:rsidRDefault="00F01057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B0768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Strong">
    <w:name w:val="Strong"/>
    <w:basedOn w:val="DefaultParagraphFont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12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0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2</Pages>
  <Words>685</Words>
  <Characters>3910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13</cp:revision>
  <cp:lastPrinted>2015-04-07T07:17:00Z</cp:lastPrinted>
  <dcterms:created xsi:type="dcterms:W3CDTF">2015-04-07T07:07:00Z</dcterms:created>
  <dcterms:modified xsi:type="dcterms:W3CDTF">2015-04-07T07:18:00Z</dcterms:modified>
</cp:coreProperties>
</file>